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DD6" w:rsidRPr="0056470F" w:rsidRDefault="007E3DD6" w:rsidP="00140074">
      <w:pPr>
        <w:jc w:val="center"/>
        <w:rPr>
          <w:b/>
          <w:sz w:val="32"/>
          <w:szCs w:val="32"/>
        </w:rPr>
      </w:pPr>
      <w:r w:rsidRPr="0056470F">
        <w:rPr>
          <w:b/>
          <w:sz w:val="32"/>
          <w:szCs w:val="32"/>
        </w:rPr>
        <w:t>Лист планирования и продвижения</w:t>
      </w:r>
      <w:r w:rsidRPr="0056470F">
        <w:rPr>
          <w:sz w:val="32"/>
          <w:szCs w:val="32"/>
        </w:rPr>
        <w:t xml:space="preserve"> </w:t>
      </w:r>
      <w:r w:rsidRPr="0056470F">
        <w:rPr>
          <w:b/>
          <w:sz w:val="32"/>
          <w:szCs w:val="32"/>
        </w:rPr>
        <w:t>по заданию</w:t>
      </w:r>
    </w:p>
    <w:p w:rsidR="007E3DD6" w:rsidRDefault="007E3DD6" w:rsidP="0007062F">
      <w:pPr>
        <w:jc w:val="both"/>
        <w:rPr>
          <w:b/>
          <w:sz w:val="28"/>
          <w:szCs w:val="28"/>
        </w:rPr>
      </w:pPr>
    </w:p>
    <w:p w:rsidR="007E3DD6" w:rsidRPr="00983813" w:rsidRDefault="007E3DD6" w:rsidP="000706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группы ______________________________________________</w:t>
      </w:r>
      <w:r w:rsidRPr="00983813">
        <w:rPr>
          <w:b/>
          <w:sz w:val="28"/>
          <w:szCs w:val="28"/>
        </w:rPr>
        <w:t xml:space="preserve">   </w:t>
      </w:r>
    </w:p>
    <w:p w:rsidR="007E3DD6" w:rsidRPr="0007062F" w:rsidRDefault="007E3DD6" w:rsidP="00140074">
      <w:pPr>
        <w:rPr>
          <w:b/>
          <w:sz w:val="28"/>
          <w:szCs w:val="28"/>
        </w:rPr>
      </w:pPr>
    </w:p>
    <w:p w:rsidR="007E3DD6" w:rsidRPr="00FA58FE" w:rsidRDefault="007E3DD6" w:rsidP="00140074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Тема, выбранная группой ________________________________</w:t>
      </w:r>
      <w:r>
        <w:rPr>
          <w:b/>
          <w:sz w:val="28"/>
          <w:szCs w:val="28"/>
        </w:rPr>
        <w:t>__________</w:t>
      </w:r>
    </w:p>
    <w:p w:rsidR="007E3DD6" w:rsidRPr="00FA58FE" w:rsidRDefault="007E3DD6" w:rsidP="00140074"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</w:r>
      <w:r w:rsidRPr="00FA58FE">
        <w:tab/>
        <w:t>запишите выбранную вами тему</w:t>
      </w:r>
    </w:p>
    <w:p w:rsidR="007E3DD6" w:rsidRPr="00FA58FE" w:rsidRDefault="007E3DD6" w:rsidP="00140074">
      <w:pPr>
        <w:rPr>
          <w:b/>
          <w:sz w:val="28"/>
          <w:szCs w:val="28"/>
        </w:rPr>
      </w:pPr>
    </w:p>
    <w:p w:rsidR="007E3DD6" w:rsidRPr="00FA58FE" w:rsidRDefault="007E3DD6" w:rsidP="00140074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Форма представления проекта.</w:t>
      </w:r>
    </w:p>
    <w:p w:rsidR="007E3DD6" w:rsidRPr="00FA58FE" w:rsidRDefault="007E3DD6" w:rsidP="00140074">
      <w:pPr>
        <w:jc w:val="both"/>
        <w:rPr>
          <w:sz w:val="28"/>
          <w:szCs w:val="28"/>
        </w:rPr>
      </w:pPr>
      <w:r w:rsidRPr="00FA58FE">
        <w:rPr>
          <w:sz w:val="28"/>
          <w:szCs w:val="28"/>
        </w:rPr>
        <w:t xml:space="preserve">Отметьте </w:t>
      </w:r>
      <w:r w:rsidRPr="00FA58FE">
        <w:rPr>
          <w:b/>
          <w:sz w:val="28"/>
          <w:szCs w:val="28"/>
          <w:bdr w:val="single" w:sz="4" w:space="0" w:color="auto"/>
        </w:rPr>
        <w:sym w:font="Symbol" w:char="F0DA"/>
      </w:r>
      <w:r w:rsidRPr="00FA58FE">
        <w:rPr>
          <w:b/>
          <w:sz w:val="28"/>
          <w:szCs w:val="28"/>
        </w:rPr>
        <w:t xml:space="preserve"> </w:t>
      </w:r>
      <w:r w:rsidRPr="00FA58FE">
        <w:rPr>
          <w:sz w:val="28"/>
          <w:szCs w:val="28"/>
        </w:rPr>
        <w:t>выбранную вами форму:</w:t>
      </w:r>
    </w:p>
    <w:p w:rsidR="007E3DD6" w:rsidRPr="00FA58FE" w:rsidRDefault="007E3DD6" w:rsidP="00140074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А. </w:t>
      </w:r>
      <w:r>
        <w:rPr>
          <w:sz w:val="28"/>
          <w:szCs w:val="28"/>
        </w:rPr>
        <w:t>Плакат</w:t>
      </w:r>
    </w:p>
    <w:p w:rsidR="007E3DD6" w:rsidRPr="00FA58FE" w:rsidRDefault="007E3DD6" w:rsidP="00140074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Компьютерная презентация</w:t>
      </w:r>
    </w:p>
    <w:p w:rsidR="007E3DD6" w:rsidRPr="00FA58FE" w:rsidRDefault="007E3DD6" w:rsidP="005B5C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Как планируете</w:t>
      </w:r>
      <w:r w:rsidRPr="00FA58FE">
        <w:rPr>
          <w:b/>
          <w:sz w:val="28"/>
          <w:szCs w:val="28"/>
        </w:rPr>
        <w:t xml:space="preserve"> предста</w:t>
      </w:r>
      <w:r>
        <w:rPr>
          <w:b/>
          <w:sz w:val="28"/>
          <w:szCs w:val="28"/>
        </w:rPr>
        <w:t>вить</w:t>
      </w:r>
      <w:r w:rsidRPr="00FA58F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результаты опроса?</w:t>
      </w:r>
    </w:p>
    <w:p w:rsidR="007E3DD6" w:rsidRPr="00FA58FE" w:rsidRDefault="007E3DD6" w:rsidP="005B5C06">
      <w:pPr>
        <w:jc w:val="both"/>
        <w:rPr>
          <w:sz w:val="28"/>
          <w:szCs w:val="28"/>
        </w:rPr>
      </w:pPr>
      <w:r w:rsidRPr="00FA58FE">
        <w:rPr>
          <w:sz w:val="28"/>
          <w:szCs w:val="28"/>
        </w:rPr>
        <w:t xml:space="preserve">Отметьте </w:t>
      </w:r>
      <w:r w:rsidRPr="00FA58FE">
        <w:rPr>
          <w:b/>
          <w:sz w:val="28"/>
          <w:szCs w:val="28"/>
          <w:bdr w:val="single" w:sz="4" w:space="0" w:color="auto"/>
        </w:rPr>
        <w:sym w:font="Symbol" w:char="F0DA"/>
      </w:r>
      <w:r w:rsidRPr="00FA58F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выбранный вами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способ</w:t>
      </w:r>
      <w:r w:rsidRPr="00FA58FE">
        <w:rPr>
          <w:sz w:val="28"/>
          <w:szCs w:val="28"/>
        </w:rPr>
        <w:t>:</w:t>
      </w:r>
    </w:p>
    <w:p w:rsidR="007E3DD6" w:rsidRPr="00FA58FE" w:rsidRDefault="007E3DD6" w:rsidP="005B5C06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А. </w:t>
      </w:r>
      <w:r>
        <w:rPr>
          <w:sz w:val="28"/>
          <w:szCs w:val="28"/>
        </w:rPr>
        <w:t>Только в виде таблицы</w:t>
      </w:r>
    </w:p>
    <w:p w:rsidR="007E3DD6" w:rsidRPr="00FA58FE" w:rsidRDefault="007E3DD6" w:rsidP="00F611B7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В виде таблицы и диаграммы</w:t>
      </w:r>
    </w:p>
    <w:p w:rsidR="007E3DD6" w:rsidRPr="00FA58FE" w:rsidRDefault="007E3DD6" w:rsidP="005B5C06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виде таблицы и пиктограммы </w:t>
      </w:r>
    </w:p>
    <w:p w:rsidR="007E3DD6" w:rsidRPr="00E84870" w:rsidRDefault="007E3DD6" w:rsidP="00E84870">
      <w:pPr>
        <w:jc w:val="both"/>
        <w:rPr>
          <w:b/>
          <w:sz w:val="28"/>
          <w:szCs w:val="28"/>
        </w:rPr>
      </w:pPr>
      <w:r w:rsidRPr="00E84870">
        <w:rPr>
          <w:b/>
          <w:sz w:val="28"/>
          <w:szCs w:val="28"/>
        </w:rPr>
        <w:t>Вопросы</w:t>
      </w:r>
      <w:r>
        <w:rPr>
          <w:b/>
          <w:sz w:val="28"/>
          <w:szCs w:val="28"/>
        </w:rPr>
        <w:t xml:space="preserve"> к одноклассникам</w:t>
      </w:r>
      <w:r w:rsidRPr="00E84870">
        <w:rPr>
          <w:b/>
          <w:sz w:val="28"/>
          <w:szCs w:val="28"/>
        </w:rPr>
        <w:t>:</w:t>
      </w:r>
    </w:p>
    <w:p w:rsidR="007E3DD6" w:rsidRPr="00E84870" w:rsidRDefault="007E3DD6" w:rsidP="00181B6E">
      <w:pPr>
        <w:pStyle w:val="ListParagraph"/>
        <w:numPr>
          <w:ilvl w:val="0"/>
          <w:numId w:val="26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7E3DD6" w:rsidRPr="00E84870" w:rsidRDefault="007E3DD6" w:rsidP="00181B6E">
      <w:pPr>
        <w:pStyle w:val="ListParagraph"/>
        <w:numPr>
          <w:ilvl w:val="0"/>
          <w:numId w:val="26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7E3DD6" w:rsidRPr="00E84870" w:rsidRDefault="007E3DD6" w:rsidP="00181B6E">
      <w:pPr>
        <w:pStyle w:val="ListParagraph"/>
        <w:numPr>
          <w:ilvl w:val="0"/>
          <w:numId w:val="26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7E3DD6" w:rsidRPr="00E84870" w:rsidRDefault="007E3DD6" w:rsidP="00181B6E">
      <w:pPr>
        <w:pStyle w:val="ListParagraph"/>
        <w:numPr>
          <w:ilvl w:val="0"/>
          <w:numId w:val="26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7E3DD6" w:rsidRDefault="007E3DD6" w:rsidP="00D8075F">
      <w:pPr>
        <w:pStyle w:val="ListParagraph"/>
        <w:numPr>
          <w:ilvl w:val="0"/>
          <w:numId w:val="26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7E3DD6" w:rsidRDefault="007E3DD6" w:rsidP="00D8075F">
      <w:pPr>
        <w:pStyle w:val="ListParagraph"/>
        <w:numPr>
          <w:ilvl w:val="0"/>
          <w:numId w:val="26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7E3DD6" w:rsidRDefault="007E3DD6" w:rsidP="00D8075F">
      <w:pPr>
        <w:pStyle w:val="ListParagraph"/>
        <w:numPr>
          <w:ilvl w:val="0"/>
          <w:numId w:val="26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7E3DD6" w:rsidRDefault="007E3DD6" w:rsidP="00E94252">
      <w:pPr>
        <w:pStyle w:val="ListParagraph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0"/>
        <w:gridCol w:w="3398"/>
        <w:gridCol w:w="1818"/>
      </w:tblGrid>
      <w:tr w:rsidR="007E3DD6" w:rsidTr="00C14214">
        <w:trPr>
          <w:trHeight w:val="1015"/>
        </w:trPr>
        <w:tc>
          <w:tcPr>
            <w:tcW w:w="3910" w:type="dxa"/>
            <w:vAlign w:val="center"/>
          </w:tcPr>
          <w:p w:rsidR="007E3DD6" w:rsidRPr="00D52BCB" w:rsidRDefault="007E3DD6" w:rsidP="00C14214">
            <w:pPr>
              <w:jc w:val="center"/>
              <w:rPr>
                <w:b/>
                <w:sz w:val="28"/>
                <w:szCs w:val="28"/>
              </w:rPr>
            </w:pPr>
            <w:r w:rsidRPr="00D52BCB">
              <w:rPr>
                <w:b/>
                <w:sz w:val="28"/>
                <w:szCs w:val="28"/>
              </w:rPr>
              <w:t>Что делаем</w:t>
            </w:r>
          </w:p>
        </w:tc>
        <w:tc>
          <w:tcPr>
            <w:tcW w:w="3398" w:type="dxa"/>
            <w:vAlign w:val="center"/>
          </w:tcPr>
          <w:p w:rsidR="007E3DD6" w:rsidRPr="00D52BCB" w:rsidRDefault="007E3DD6" w:rsidP="00C14214">
            <w:pPr>
              <w:jc w:val="center"/>
              <w:rPr>
                <w:b/>
                <w:sz w:val="28"/>
                <w:szCs w:val="28"/>
              </w:rPr>
            </w:pPr>
            <w:r w:rsidRPr="00D52BCB">
              <w:rPr>
                <w:b/>
                <w:sz w:val="28"/>
                <w:szCs w:val="28"/>
              </w:rPr>
              <w:t>Кто делает</w:t>
            </w:r>
          </w:p>
        </w:tc>
        <w:tc>
          <w:tcPr>
            <w:tcW w:w="1818" w:type="dxa"/>
            <w:vAlign w:val="center"/>
          </w:tcPr>
          <w:p w:rsidR="007E3DD6" w:rsidRPr="00D52BCB" w:rsidRDefault="007E3DD6" w:rsidP="00C14214">
            <w:pPr>
              <w:jc w:val="center"/>
              <w:rPr>
                <w:b/>
              </w:rPr>
            </w:pPr>
            <w:r w:rsidRPr="00D52BCB">
              <w:rPr>
                <w:b/>
              </w:rPr>
              <w:t>Отметка о выполнении</w:t>
            </w:r>
          </w:p>
          <w:p w:rsidR="007E3DD6" w:rsidRPr="00D52BCB" w:rsidRDefault="007E3DD6" w:rsidP="00C14214">
            <w:pPr>
              <w:jc w:val="center"/>
              <w:rPr>
                <w:b/>
                <w:sz w:val="28"/>
                <w:szCs w:val="28"/>
              </w:rPr>
            </w:pPr>
            <w:r w:rsidRPr="00D52BCB">
              <w:rPr>
                <w:b/>
              </w:rPr>
              <w:t>(+ или –)</w:t>
            </w:r>
          </w:p>
        </w:tc>
      </w:tr>
      <w:tr w:rsidR="007E3DD6" w:rsidTr="00C14214">
        <w:trPr>
          <w:trHeight w:val="1015"/>
        </w:trPr>
        <w:tc>
          <w:tcPr>
            <w:tcW w:w="3910" w:type="dxa"/>
          </w:tcPr>
          <w:p w:rsidR="007E3DD6" w:rsidRPr="00D52BCB" w:rsidRDefault="007E3DD6" w:rsidP="00C14214">
            <w:pPr>
              <w:pStyle w:val="ListParagraph"/>
              <w:numPr>
                <w:ilvl w:val="0"/>
                <w:numId w:val="2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3398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  <w:tc>
          <w:tcPr>
            <w:tcW w:w="1818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</w:tr>
      <w:tr w:rsidR="007E3DD6" w:rsidTr="00C14214">
        <w:trPr>
          <w:trHeight w:val="1015"/>
        </w:trPr>
        <w:tc>
          <w:tcPr>
            <w:tcW w:w="3910" w:type="dxa"/>
          </w:tcPr>
          <w:p w:rsidR="007E3DD6" w:rsidRPr="00D52BCB" w:rsidRDefault="007E3DD6" w:rsidP="00C14214">
            <w:pPr>
              <w:pStyle w:val="ListParagraph"/>
              <w:numPr>
                <w:ilvl w:val="0"/>
                <w:numId w:val="2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3398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  <w:tc>
          <w:tcPr>
            <w:tcW w:w="1818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</w:tr>
      <w:tr w:rsidR="007E3DD6" w:rsidTr="00C14214">
        <w:trPr>
          <w:trHeight w:val="1015"/>
        </w:trPr>
        <w:tc>
          <w:tcPr>
            <w:tcW w:w="3910" w:type="dxa"/>
          </w:tcPr>
          <w:p w:rsidR="007E3DD6" w:rsidRPr="00D52BCB" w:rsidRDefault="007E3DD6" w:rsidP="00C14214">
            <w:pPr>
              <w:pStyle w:val="ListParagraph"/>
              <w:numPr>
                <w:ilvl w:val="0"/>
                <w:numId w:val="2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3398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  <w:tc>
          <w:tcPr>
            <w:tcW w:w="1818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</w:tr>
      <w:tr w:rsidR="007E3DD6" w:rsidTr="00C14214">
        <w:trPr>
          <w:trHeight w:val="1015"/>
        </w:trPr>
        <w:tc>
          <w:tcPr>
            <w:tcW w:w="3910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  <w:tc>
          <w:tcPr>
            <w:tcW w:w="3398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  <w:tc>
          <w:tcPr>
            <w:tcW w:w="1818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</w:tr>
      <w:tr w:rsidR="007E3DD6" w:rsidTr="00C14214">
        <w:trPr>
          <w:trHeight w:val="414"/>
        </w:trPr>
        <w:tc>
          <w:tcPr>
            <w:tcW w:w="3910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  <w:tc>
          <w:tcPr>
            <w:tcW w:w="3398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  <w:tc>
          <w:tcPr>
            <w:tcW w:w="1818" w:type="dxa"/>
          </w:tcPr>
          <w:p w:rsidR="007E3DD6" w:rsidRPr="00D52BCB" w:rsidRDefault="007E3DD6" w:rsidP="00C14214">
            <w:pPr>
              <w:rPr>
                <w:b/>
                <w:sz w:val="28"/>
                <w:szCs w:val="28"/>
              </w:rPr>
            </w:pPr>
          </w:p>
        </w:tc>
      </w:tr>
    </w:tbl>
    <w:p w:rsidR="007E3DD6" w:rsidRDefault="007E3DD6" w:rsidP="00E94252">
      <w:pPr>
        <w:pStyle w:val="ListParagraph"/>
        <w:jc w:val="both"/>
        <w:rPr>
          <w:b/>
          <w:sz w:val="28"/>
          <w:szCs w:val="28"/>
        </w:rPr>
      </w:pPr>
    </w:p>
    <w:p w:rsidR="007E3DD6" w:rsidRPr="00E94252" w:rsidRDefault="007E3DD6" w:rsidP="00E94252">
      <w:pPr>
        <w:pStyle w:val="ListParagraph"/>
        <w:jc w:val="both"/>
        <w:rPr>
          <w:b/>
          <w:sz w:val="28"/>
          <w:szCs w:val="28"/>
        </w:rPr>
      </w:pPr>
    </w:p>
    <w:p w:rsidR="007E3DD6" w:rsidRDefault="007E3DD6" w:rsidP="00140074">
      <w:pPr>
        <w:rPr>
          <w:b/>
          <w:sz w:val="28"/>
          <w:szCs w:val="28"/>
        </w:rPr>
      </w:pPr>
      <w:bookmarkStart w:id="0" w:name="_GoBack"/>
      <w:bookmarkEnd w:id="0"/>
    </w:p>
    <w:p w:rsidR="007E3DD6" w:rsidRPr="00CA655B" w:rsidRDefault="007E3DD6" w:rsidP="00140074">
      <w:pPr>
        <w:rPr>
          <w:sz w:val="28"/>
          <w:szCs w:val="28"/>
          <w:lang w:val="en-US"/>
        </w:rPr>
      </w:pPr>
    </w:p>
    <w:sectPr w:rsidR="007E3DD6" w:rsidRPr="00CA655B" w:rsidSect="007F0B70">
      <w:footerReference w:type="default" r:id="rId7"/>
      <w:pgSz w:w="11906" w:h="16838"/>
      <w:pgMar w:top="1134" w:right="850" w:bottom="1134" w:left="1701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DD6" w:rsidRDefault="007E3DD6" w:rsidP="00F000E4">
      <w:r>
        <w:separator/>
      </w:r>
    </w:p>
  </w:endnote>
  <w:endnote w:type="continuationSeparator" w:id="1">
    <w:p w:rsidR="007E3DD6" w:rsidRDefault="007E3DD6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D6" w:rsidRDefault="007E3DD6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7E3DD6" w:rsidRDefault="007E3D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DD6" w:rsidRDefault="007E3DD6" w:rsidP="00F000E4">
      <w:r>
        <w:separator/>
      </w:r>
    </w:p>
  </w:footnote>
  <w:footnote w:type="continuationSeparator" w:id="1">
    <w:p w:rsidR="007E3DD6" w:rsidRDefault="007E3DD6" w:rsidP="00F000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0B24"/>
    <w:multiLevelType w:val="hybridMultilevel"/>
    <w:tmpl w:val="A3D0D9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BD793A"/>
    <w:multiLevelType w:val="hybridMultilevel"/>
    <w:tmpl w:val="0A4C5E14"/>
    <w:lvl w:ilvl="0" w:tplc="967226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4A7034"/>
    <w:multiLevelType w:val="hybridMultilevel"/>
    <w:tmpl w:val="B99AFEEA"/>
    <w:lvl w:ilvl="0" w:tplc="FA3C830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1A7E44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7AA06E7"/>
    <w:multiLevelType w:val="hybridMultilevel"/>
    <w:tmpl w:val="07AEF918"/>
    <w:lvl w:ilvl="0" w:tplc="6A1644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37502D"/>
    <w:multiLevelType w:val="hybridMultilevel"/>
    <w:tmpl w:val="105E465C"/>
    <w:lvl w:ilvl="0" w:tplc="B616121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974CEC"/>
    <w:multiLevelType w:val="hybridMultilevel"/>
    <w:tmpl w:val="9F60B86C"/>
    <w:lvl w:ilvl="0" w:tplc="301AAA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324A38"/>
    <w:multiLevelType w:val="hybridMultilevel"/>
    <w:tmpl w:val="F3C0C838"/>
    <w:lvl w:ilvl="0" w:tplc="37D414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20C2708"/>
    <w:multiLevelType w:val="hybridMultilevel"/>
    <w:tmpl w:val="10B69BB0"/>
    <w:lvl w:ilvl="0" w:tplc="446C4E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C4644B"/>
    <w:multiLevelType w:val="hybridMultilevel"/>
    <w:tmpl w:val="DC927CE6"/>
    <w:lvl w:ilvl="0" w:tplc="82600D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355B58"/>
    <w:multiLevelType w:val="hybridMultilevel"/>
    <w:tmpl w:val="08F27006"/>
    <w:lvl w:ilvl="0" w:tplc="8CFC409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9995C75"/>
    <w:multiLevelType w:val="hybridMultilevel"/>
    <w:tmpl w:val="6B0AC0E6"/>
    <w:lvl w:ilvl="0" w:tplc="BA362F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BF61234"/>
    <w:multiLevelType w:val="hybridMultilevel"/>
    <w:tmpl w:val="7A046F98"/>
    <w:lvl w:ilvl="0" w:tplc="3DEE3F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C979CE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EA02FEF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83152AD"/>
    <w:multiLevelType w:val="hybridMultilevel"/>
    <w:tmpl w:val="70ECAFEE"/>
    <w:lvl w:ilvl="0" w:tplc="5E7C0F8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B17085A"/>
    <w:multiLevelType w:val="hybridMultilevel"/>
    <w:tmpl w:val="3110BF1A"/>
    <w:lvl w:ilvl="0" w:tplc="6F34A2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DB412F"/>
    <w:multiLevelType w:val="hybridMultilevel"/>
    <w:tmpl w:val="0B2A9B38"/>
    <w:lvl w:ilvl="0" w:tplc="488456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07F5697"/>
    <w:multiLevelType w:val="hybridMultilevel"/>
    <w:tmpl w:val="4B7EA8F2"/>
    <w:lvl w:ilvl="0" w:tplc="6ED0C4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631588D"/>
    <w:multiLevelType w:val="hybridMultilevel"/>
    <w:tmpl w:val="D5641002"/>
    <w:lvl w:ilvl="0" w:tplc="6A68A1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E4149E"/>
    <w:multiLevelType w:val="hybridMultilevel"/>
    <w:tmpl w:val="44FA9F50"/>
    <w:lvl w:ilvl="0" w:tplc="88AEE1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8CF50DF"/>
    <w:multiLevelType w:val="hybridMultilevel"/>
    <w:tmpl w:val="8D487C64"/>
    <w:lvl w:ilvl="0" w:tplc="B8C853B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D2D6326"/>
    <w:multiLevelType w:val="hybridMultilevel"/>
    <w:tmpl w:val="D3528BA8"/>
    <w:lvl w:ilvl="0" w:tplc="7E76E2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16EFA"/>
    <w:multiLevelType w:val="hybridMultilevel"/>
    <w:tmpl w:val="6F8E2A38"/>
    <w:lvl w:ilvl="0" w:tplc="C610DD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81E0F60"/>
    <w:multiLevelType w:val="hybridMultilevel"/>
    <w:tmpl w:val="055027E2"/>
    <w:lvl w:ilvl="0" w:tplc="B6128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>
    <w:nsid w:val="6F7647FA"/>
    <w:multiLevelType w:val="hybridMultilevel"/>
    <w:tmpl w:val="08E0EDC2"/>
    <w:lvl w:ilvl="0" w:tplc="FA4258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730B88"/>
    <w:multiLevelType w:val="hybridMultilevel"/>
    <w:tmpl w:val="0C94C840"/>
    <w:lvl w:ilvl="0" w:tplc="145EBCF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>
    <w:nsid w:val="73D17A26"/>
    <w:multiLevelType w:val="hybridMultilevel"/>
    <w:tmpl w:val="AFA60AD8"/>
    <w:lvl w:ilvl="0" w:tplc="824C2F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8E82810"/>
    <w:multiLevelType w:val="hybridMultilevel"/>
    <w:tmpl w:val="55867C0E"/>
    <w:lvl w:ilvl="0" w:tplc="1D0A611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F8593B"/>
    <w:multiLevelType w:val="hybridMultilevel"/>
    <w:tmpl w:val="0686B4FE"/>
    <w:lvl w:ilvl="0" w:tplc="984E961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2"/>
  </w:num>
  <w:num w:numId="3">
    <w:abstractNumId w:val="38"/>
  </w:num>
  <w:num w:numId="4">
    <w:abstractNumId w:val="35"/>
  </w:num>
  <w:num w:numId="5">
    <w:abstractNumId w:val="26"/>
  </w:num>
  <w:num w:numId="6">
    <w:abstractNumId w:val="5"/>
  </w:num>
  <w:num w:numId="7">
    <w:abstractNumId w:val="33"/>
  </w:num>
  <w:num w:numId="8">
    <w:abstractNumId w:val="14"/>
  </w:num>
  <w:num w:numId="9">
    <w:abstractNumId w:val="2"/>
  </w:num>
  <w:num w:numId="10">
    <w:abstractNumId w:val="12"/>
  </w:num>
  <w:num w:numId="11">
    <w:abstractNumId w:val="18"/>
  </w:num>
  <w:num w:numId="12">
    <w:abstractNumId w:val="16"/>
  </w:num>
  <w:num w:numId="13">
    <w:abstractNumId w:val="40"/>
  </w:num>
  <w:num w:numId="14">
    <w:abstractNumId w:val="41"/>
  </w:num>
  <w:num w:numId="15">
    <w:abstractNumId w:val="24"/>
  </w:num>
  <w:num w:numId="16">
    <w:abstractNumId w:val="7"/>
  </w:num>
  <w:num w:numId="17">
    <w:abstractNumId w:val="9"/>
  </w:num>
  <w:num w:numId="18">
    <w:abstractNumId w:val="4"/>
  </w:num>
  <w:num w:numId="19">
    <w:abstractNumId w:val="27"/>
  </w:num>
  <w:num w:numId="20">
    <w:abstractNumId w:val="20"/>
  </w:num>
  <w:num w:numId="21">
    <w:abstractNumId w:val="8"/>
  </w:num>
  <w:num w:numId="22">
    <w:abstractNumId w:val="32"/>
  </w:num>
  <w:num w:numId="23">
    <w:abstractNumId w:val="25"/>
  </w:num>
  <w:num w:numId="24">
    <w:abstractNumId w:val="34"/>
  </w:num>
  <w:num w:numId="25">
    <w:abstractNumId w:val="15"/>
  </w:num>
  <w:num w:numId="26">
    <w:abstractNumId w:val="0"/>
  </w:num>
  <w:num w:numId="27">
    <w:abstractNumId w:val="31"/>
  </w:num>
  <w:num w:numId="28">
    <w:abstractNumId w:val="23"/>
  </w:num>
  <w:num w:numId="29">
    <w:abstractNumId w:val="13"/>
  </w:num>
  <w:num w:numId="30">
    <w:abstractNumId w:val="28"/>
  </w:num>
  <w:num w:numId="31">
    <w:abstractNumId w:val="3"/>
  </w:num>
  <w:num w:numId="32">
    <w:abstractNumId w:val="21"/>
  </w:num>
  <w:num w:numId="33">
    <w:abstractNumId w:val="19"/>
  </w:num>
  <w:num w:numId="34">
    <w:abstractNumId w:val="6"/>
  </w:num>
  <w:num w:numId="35">
    <w:abstractNumId w:val="36"/>
  </w:num>
  <w:num w:numId="36">
    <w:abstractNumId w:val="39"/>
  </w:num>
  <w:num w:numId="37">
    <w:abstractNumId w:val="29"/>
  </w:num>
  <w:num w:numId="38">
    <w:abstractNumId w:val="17"/>
  </w:num>
  <w:num w:numId="39">
    <w:abstractNumId w:val="10"/>
  </w:num>
  <w:num w:numId="40">
    <w:abstractNumId w:val="37"/>
  </w:num>
  <w:num w:numId="41">
    <w:abstractNumId w:val="30"/>
  </w:num>
  <w:num w:numId="42">
    <w:abstractNumId w:val="11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BA4"/>
    <w:rsid w:val="00014EF0"/>
    <w:rsid w:val="0002502A"/>
    <w:rsid w:val="00046A55"/>
    <w:rsid w:val="000476C5"/>
    <w:rsid w:val="00052E73"/>
    <w:rsid w:val="00060E3F"/>
    <w:rsid w:val="000660AB"/>
    <w:rsid w:val="0007062F"/>
    <w:rsid w:val="00071FBE"/>
    <w:rsid w:val="00081394"/>
    <w:rsid w:val="0009526D"/>
    <w:rsid w:val="00107F3B"/>
    <w:rsid w:val="00140074"/>
    <w:rsid w:val="00154C98"/>
    <w:rsid w:val="00172BA3"/>
    <w:rsid w:val="00181B6E"/>
    <w:rsid w:val="00190A54"/>
    <w:rsid w:val="001B4D46"/>
    <w:rsid w:val="001B7B62"/>
    <w:rsid w:val="001D1022"/>
    <w:rsid w:val="001D5B1A"/>
    <w:rsid w:val="001E504F"/>
    <w:rsid w:val="001E5083"/>
    <w:rsid w:val="001F00CB"/>
    <w:rsid w:val="00202E2F"/>
    <w:rsid w:val="00207652"/>
    <w:rsid w:val="00211724"/>
    <w:rsid w:val="00214C43"/>
    <w:rsid w:val="00263F0C"/>
    <w:rsid w:val="00291EA5"/>
    <w:rsid w:val="00296BCC"/>
    <w:rsid w:val="002B46DE"/>
    <w:rsid w:val="002B6967"/>
    <w:rsid w:val="002C01C1"/>
    <w:rsid w:val="002D4F0F"/>
    <w:rsid w:val="002E2934"/>
    <w:rsid w:val="002E59FC"/>
    <w:rsid w:val="002F307E"/>
    <w:rsid w:val="00301392"/>
    <w:rsid w:val="003235B9"/>
    <w:rsid w:val="00324363"/>
    <w:rsid w:val="00327981"/>
    <w:rsid w:val="0034276E"/>
    <w:rsid w:val="00351E6E"/>
    <w:rsid w:val="00377AD2"/>
    <w:rsid w:val="00386A0F"/>
    <w:rsid w:val="003D4D68"/>
    <w:rsid w:val="003E086F"/>
    <w:rsid w:val="003F170A"/>
    <w:rsid w:val="00433437"/>
    <w:rsid w:val="00441089"/>
    <w:rsid w:val="0044373C"/>
    <w:rsid w:val="004605D1"/>
    <w:rsid w:val="0047397D"/>
    <w:rsid w:val="00485FBD"/>
    <w:rsid w:val="004E2ADC"/>
    <w:rsid w:val="00500FD3"/>
    <w:rsid w:val="005061F8"/>
    <w:rsid w:val="005164B2"/>
    <w:rsid w:val="00517DEE"/>
    <w:rsid w:val="00520F7E"/>
    <w:rsid w:val="00533213"/>
    <w:rsid w:val="0053729F"/>
    <w:rsid w:val="00544765"/>
    <w:rsid w:val="00560930"/>
    <w:rsid w:val="00563139"/>
    <w:rsid w:val="0056470F"/>
    <w:rsid w:val="00580457"/>
    <w:rsid w:val="0059337C"/>
    <w:rsid w:val="005B5C06"/>
    <w:rsid w:val="005B6E74"/>
    <w:rsid w:val="005C1EFA"/>
    <w:rsid w:val="0060185C"/>
    <w:rsid w:val="00653C11"/>
    <w:rsid w:val="0066320E"/>
    <w:rsid w:val="00673F9D"/>
    <w:rsid w:val="00676849"/>
    <w:rsid w:val="00696CE4"/>
    <w:rsid w:val="006A1405"/>
    <w:rsid w:val="006D309B"/>
    <w:rsid w:val="006E591D"/>
    <w:rsid w:val="00725AAD"/>
    <w:rsid w:val="00727741"/>
    <w:rsid w:val="007363A6"/>
    <w:rsid w:val="0074246E"/>
    <w:rsid w:val="00746C8B"/>
    <w:rsid w:val="00756F54"/>
    <w:rsid w:val="0076023A"/>
    <w:rsid w:val="007677D0"/>
    <w:rsid w:val="007A6ED8"/>
    <w:rsid w:val="007B6667"/>
    <w:rsid w:val="007B7008"/>
    <w:rsid w:val="007E3DD6"/>
    <w:rsid w:val="007F0B70"/>
    <w:rsid w:val="00806BBA"/>
    <w:rsid w:val="008179FD"/>
    <w:rsid w:val="00852BE2"/>
    <w:rsid w:val="008601C6"/>
    <w:rsid w:val="00884868"/>
    <w:rsid w:val="0088491B"/>
    <w:rsid w:val="00886D6D"/>
    <w:rsid w:val="008918DF"/>
    <w:rsid w:val="008B5043"/>
    <w:rsid w:val="008E42A4"/>
    <w:rsid w:val="008E6A42"/>
    <w:rsid w:val="008E7F50"/>
    <w:rsid w:val="008F31F1"/>
    <w:rsid w:val="00910036"/>
    <w:rsid w:val="00917A1A"/>
    <w:rsid w:val="0092599D"/>
    <w:rsid w:val="009652FE"/>
    <w:rsid w:val="00965833"/>
    <w:rsid w:val="00982F99"/>
    <w:rsid w:val="00983813"/>
    <w:rsid w:val="009A49D2"/>
    <w:rsid w:val="009C3B4F"/>
    <w:rsid w:val="009C4CA2"/>
    <w:rsid w:val="009F17BD"/>
    <w:rsid w:val="00A00E48"/>
    <w:rsid w:val="00A03D0E"/>
    <w:rsid w:val="00A05C53"/>
    <w:rsid w:val="00A07A48"/>
    <w:rsid w:val="00A65BC3"/>
    <w:rsid w:val="00A8192E"/>
    <w:rsid w:val="00AA6528"/>
    <w:rsid w:val="00AB4C56"/>
    <w:rsid w:val="00AC5583"/>
    <w:rsid w:val="00AC6859"/>
    <w:rsid w:val="00AF571D"/>
    <w:rsid w:val="00B10053"/>
    <w:rsid w:val="00B10745"/>
    <w:rsid w:val="00B26A1F"/>
    <w:rsid w:val="00B27DED"/>
    <w:rsid w:val="00B40E6A"/>
    <w:rsid w:val="00B606B8"/>
    <w:rsid w:val="00BA6FA9"/>
    <w:rsid w:val="00BC7257"/>
    <w:rsid w:val="00BD3D0F"/>
    <w:rsid w:val="00BE1BA4"/>
    <w:rsid w:val="00BF0B76"/>
    <w:rsid w:val="00BF42EC"/>
    <w:rsid w:val="00C14214"/>
    <w:rsid w:val="00C270CF"/>
    <w:rsid w:val="00C32B5A"/>
    <w:rsid w:val="00C57332"/>
    <w:rsid w:val="00C740A4"/>
    <w:rsid w:val="00CA655B"/>
    <w:rsid w:val="00CB3731"/>
    <w:rsid w:val="00CB44B2"/>
    <w:rsid w:val="00CE215A"/>
    <w:rsid w:val="00D01ACD"/>
    <w:rsid w:val="00D16B9A"/>
    <w:rsid w:val="00D36329"/>
    <w:rsid w:val="00D37467"/>
    <w:rsid w:val="00D42CD8"/>
    <w:rsid w:val="00D52BCB"/>
    <w:rsid w:val="00D568B7"/>
    <w:rsid w:val="00D8075F"/>
    <w:rsid w:val="00D85C65"/>
    <w:rsid w:val="00DA1264"/>
    <w:rsid w:val="00DA71C3"/>
    <w:rsid w:val="00DA7765"/>
    <w:rsid w:val="00DB760D"/>
    <w:rsid w:val="00DB7E1E"/>
    <w:rsid w:val="00DE4F1E"/>
    <w:rsid w:val="00E1056F"/>
    <w:rsid w:val="00E24AF3"/>
    <w:rsid w:val="00E3145C"/>
    <w:rsid w:val="00E51459"/>
    <w:rsid w:val="00E6432C"/>
    <w:rsid w:val="00E7023E"/>
    <w:rsid w:val="00E7676F"/>
    <w:rsid w:val="00E83451"/>
    <w:rsid w:val="00E84870"/>
    <w:rsid w:val="00E94252"/>
    <w:rsid w:val="00EA6CC4"/>
    <w:rsid w:val="00EB1584"/>
    <w:rsid w:val="00EC4F2A"/>
    <w:rsid w:val="00ED16A4"/>
    <w:rsid w:val="00EE07EB"/>
    <w:rsid w:val="00EE2084"/>
    <w:rsid w:val="00EF464F"/>
    <w:rsid w:val="00F000E4"/>
    <w:rsid w:val="00F070CA"/>
    <w:rsid w:val="00F16317"/>
    <w:rsid w:val="00F2244A"/>
    <w:rsid w:val="00F23FB9"/>
    <w:rsid w:val="00F356D0"/>
    <w:rsid w:val="00F53783"/>
    <w:rsid w:val="00F5461F"/>
    <w:rsid w:val="00F611B7"/>
    <w:rsid w:val="00F61C1E"/>
    <w:rsid w:val="00F65D7B"/>
    <w:rsid w:val="00F7271D"/>
    <w:rsid w:val="00F817F0"/>
    <w:rsid w:val="00FA1A16"/>
    <w:rsid w:val="00FA2B3B"/>
    <w:rsid w:val="00FA41C0"/>
    <w:rsid w:val="00FA430A"/>
    <w:rsid w:val="00FA58FE"/>
    <w:rsid w:val="00FB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83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7F50"/>
    <w:pPr>
      <w:ind w:left="720"/>
      <w:contextualSpacing/>
    </w:pPr>
  </w:style>
  <w:style w:type="table" w:styleId="TableGrid">
    <w:name w:val="Table Grid"/>
    <w:basedOn w:val="TableNormal"/>
    <w:uiPriority w:val="99"/>
    <w:rsid w:val="005647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00E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000E4"/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377AD2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147</Words>
  <Characters>842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«ОПРОС «КАК МЫ ПРОВОДИМ СВОБОДНОЕ ВРЕМЯ»</dc:title>
  <dc:subject/>
  <dc:creator>computer</dc:creator>
  <cp:keywords/>
  <dc:description/>
  <cp:lastModifiedBy>Пользователь Windows</cp:lastModifiedBy>
  <cp:revision>13</cp:revision>
  <dcterms:created xsi:type="dcterms:W3CDTF">2012-04-21T09:24:00Z</dcterms:created>
  <dcterms:modified xsi:type="dcterms:W3CDTF">2014-05-16T07:00:00Z</dcterms:modified>
</cp:coreProperties>
</file>